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F8F" w:rsidRPr="0098469B" w:rsidRDefault="00100F8F" w:rsidP="0098469B">
      <w:pPr>
        <w:pStyle w:val="ConsPlusNormal"/>
        <w:rPr>
          <w:rFonts w:ascii="Times New Roman" w:hAnsi="Times New Roman" w:cs="Times New Roman"/>
          <w:sz w:val="28"/>
          <w:szCs w:val="28"/>
          <w:lang w:val="en-US"/>
        </w:rPr>
      </w:pPr>
    </w:p>
    <w:p w:rsidR="00100F8F" w:rsidRPr="00201104" w:rsidRDefault="00100F8F" w:rsidP="00547F6C">
      <w:pPr>
        <w:shd w:val="clear" w:color="auto" w:fill="FFFFFF"/>
        <w:spacing w:after="0"/>
        <w:ind w:left="5664"/>
        <w:jc w:val="center"/>
        <w:rPr>
          <w:rFonts w:ascii="Times New Roman" w:hAnsi="Times New Roman"/>
          <w:bCs/>
          <w:spacing w:val="-4"/>
          <w:sz w:val="28"/>
          <w:szCs w:val="28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 xml:space="preserve">ПРИЛОЖЕНИЕ № </w:t>
      </w:r>
      <w:r w:rsidRPr="00201104">
        <w:rPr>
          <w:rFonts w:ascii="Times New Roman" w:hAnsi="Times New Roman"/>
          <w:bCs/>
          <w:spacing w:val="-4"/>
          <w:sz w:val="28"/>
          <w:szCs w:val="28"/>
        </w:rPr>
        <w:t>1</w:t>
      </w:r>
    </w:p>
    <w:p w:rsidR="00100F8F" w:rsidRPr="00285562" w:rsidRDefault="00100F8F" w:rsidP="003C6681">
      <w:pPr>
        <w:shd w:val="clear" w:color="auto" w:fill="FFFFFF"/>
        <w:spacing w:after="0"/>
        <w:rPr>
          <w:rFonts w:ascii="Times New Roman" w:hAnsi="Times New Roman"/>
          <w:bCs/>
          <w:spacing w:val="-4"/>
          <w:sz w:val="28"/>
          <w:szCs w:val="28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 xml:space="preserve">                                                                                  к </w:t>
      </w:r>
      <w:r w:rsidRPr="00285562">
        <w:rPr>
          <w:rFonts w:ascii="Times New Roman" w:hAnsi="Times New Roman"/>
          <w:bCs/>
          <w:spacing w:val="-4"/>
          <w:sz w:val="28"/>
          <w:szCs w:val="28"/>
        </w:rPr>
        <w:t>постановлени</w:t>
      </w:r>
      <w:r>
        <w:rPr>
          <w:rFonts w:ascii="Times New Roman" w:hAnsi="Times New Roman"/>
          <w:bCs/>
          <w:spacing w:val="-4"/>
          <w:sz w:val="28"/>
          <w:szCs w:val="28"/>
        </w:rPr>
        <w:t>ю</w:t>
      </w:r>
      <w:r w:rsidRPr="00285562">
        <w:rPr>
          <w:rFonts w:ascii="Times New Roman" w:hAnsi="Times New Roman"/>
          <w:bCs/>
          <w:spacing w:val="-4"/>
          <w:sz w:val="28"/>
          <w:szCs w:val="28"/>
        </w:rPr>
        <w:t xml:space="preserve"> Правительства</w:t>
      </w:r>
    </w:p>
    <w:p w:rsidR="00100F8F" w:rsidRDefault="00100F8F" w:rsidP="003C6681">
      <w:pPr>
        <w:shd w:val="clear" w:color="auto" w:fill="FFFFFF"/>
        <w:spacing w:after="0"/>
        <w:ind w:left="5664"/>
        <w:rPr>
          <w:rFonts w:ascii="Times New Roman" w:hAnsi="Times New Roman"/>
          <w:bCs/>
          <w:spacing w:val="-4"/>
          <w:sz w:val="28"/>
          <w:szCs w:val="28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 xml:space="preserve">       Республики Дагестан</w:t>
      </w:r>
    </w:p>
    <w:p w:rsidR="00100F8F" w:rsidRPr="00285562" w:rsidRDefault="00100F8F" w:rsidP="00A30101">
      <w:pPr>
        <w:shd w:val="clear" w:color="auto" w:fill="FFFFFF"/>
        <w:spacing w:after="0"/>
        <w:ind w:left="5664"/>
        <w:rPr>
          <w:rFonts w:ascii="Times New Roman" w:hAnsi="Times New Roman"/>
          <w:bCs/>
          <w:spacing w:val="-4"/>
          <w:sz w:val="28"/>
          <w:szCs w:val="28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 xml:space="preserve">   от 30 апреля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hAnsi="Times New Roman"/>
            <w:bCs/>
            <w:spacing w:val="-4"/>
            <w:sz w:val="28"/>
            <w:szCs w:val="28"/>
          </w:rPr>
          <w:t>2013 г</w:t>
        </w:r>
      </w:smartTag>
      <w:r>
        <w:rPr>
          <w:rFonts w:ascii="Times New Roman" w:hAnsi="Times New Roman"/>
          <w:bCs/>
          <w:spacing w:val="-4"/>
          <w:sz w:val="28"/>
          <w:szCs w:val="28"/>
        </w:rPr>
        <w:t>. №  234</w:t>
      </w:r>
    </w:p>
    <w:p w:rsidR="00100F8F" w:rsidRPr="00285562" w:rsidRDefault="00100F8F" w:rsidP="002E73C4">
      <w:pPr>
        <w:shd w:val="clear" w:color="auto" w:fill="FFFFFF"/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  <w:spacing w:val="-4"/>
          <w:sz w:val="28"/>
          <w:szCs w:val="28"/>
        </w:rPr>
        <w:t xml:space="preserve">                                                             </w:t>
      </w:r>
      <w:r w:rsidRPr="00285562">
        <w:rPr>
          <w:rFonts w:ascii="Times New Roman" w:hAnsi="Times New Roman"/>
          <w:b/>
          <w:bCs/>
          <w:spacing w:val="-4"/>
          <w:sz w:val="28"/>
          <w:szCs w:val="28"/>
        </w:rPr>
        <w:t>СОСТАВ</w:t>
      </w:r>
    </w:p>
    <w:p w:rsidR="00100F8F" w:rsidRPr="00285562" w:rsidRDefault="00100F8F" w:rsidP="00547F6C">
      <w:pPr>
        <w:shd w:val="clear" w:color="auto" w:fill="FFFFFF"/>
        <w:spacing w:after="0"/>
        <w:jc w:val="center"/>
        <w:rPr>
          <w:rFonts w:ascii="Times New Roman" w:hAnsi="Times New Roman"/>
          <w:b/>
        </w:rPr>
      </w:pPr>
      <w:r w:rsidRPr="00285562">
        <w:rPr>
          <w:rFonts w:ascii="Times New Roman" w:hAnsi="Times New Roman"/>
          <w:b/>
          <w:bCs/>
          <w:sz w:val="28"/>
          <w:szCs w:val="28"/>
        </w:rPr>
        <w:t>Республиканского координационного совета</w:t>
      </w:r>
    </w:p>
    <w:p w:rsidR="00100F8F" w:rsidRPr="00285562" w:rsidRDefault="00100F8F" w:rsidP="00547F6C">
      <w:pPr>
        <w:shd w:val="clear" w:color="auto" w:fill="FFFFFF"/>
        <w:spacing w:after="0" w:line="317" w:lineRule="exact"/>
        <w:ind w:left="72"/>
        <w:jc w:val="center"/>
        <w:rPr>
          <w:rFonts w:ascii="Times New Roman" w:hAnsi="Times New Roman"/>
          <w:b/>
        </w:rPr>
      </w:pPr>
      <w:r w:rsidRPr="00285562">
        <w:rPr>
          <w:rFonts w:ascii="Times New Roman" w:hAnsi="Times New Roman"/>
          <w:b/>
          <w:bCs/>
          <w:spacing w:val="-2"/>
          <w:sz w:val="28"/>
          <w:szCs w:val="28"/>
        </w:rPr>
        <w:t>по военно-патриотическому воспитанию молодежи</w:t>
      </w:r>
    </w:p>
    <w:p w:rsidR="00100F8F" w:rsidRPr="00285562" w:rsidRDefault="00100F8F" w:rsidP="00547F6C">
      <w:pPr>
        <w:shd w:val="clear" w:color="auto" w:fill="FFFFFF"/>
        <w:spacing w:after="0" w:line="317" w:lineRule="exact"/>
        <w:ind w:left="72"/>
        <w:jc w:val="center"/>
        <w:rPr>
          <w:rFonts w:ascii="Times New Roman" w:hAnsi="Times New Roman"/>
        </w:rPr>
      </w:pPr>
      <w:r w:rsidRPr="00285562">
        <w:rPr>
          <w:rFonts w:ascii="Times New Roman" w:hAnsi="Times New Roman"/>
          <w:b/>
          <w:bCs/>
          <w:spacing w:val="-1"/>
          <w:sz w:val="28"/>
          <w:szCs w:val="28"/>
        </w:rPr>
        <w:t>Республики Дагестан</w:t>
      </w:r>
    </w:p>
    <w:p w:rsidR="00100F8F" w:rsidRPr="00285562" w:rsidRDefault="00100F8F" w:rsidP="00547F6C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3510"/>
        <w:gridCol w:w="426"/>
        <w:gridCol w:w="5611"/>
      </w:tblGrid>
      <w:tr w:rsidR="00100F8F" w:rsidRPr="00527714" w:rsidTr="00527714">
        <w:tc>
          <w:tcPr>
            <w:tcW w:w="3510" w:type="dxa"/>
          </w:tcPr>
          <w:p w:rsidR="00100F8F" w:rsidRPr="00527714" w:rsidRDefault="00100F8F" w:rsidP="005277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7714">
              <w:rPr>
                <w:rFonts w:ascii="Times New Roman" w:hAnsi="Times New Roman"/>
                <w:sz w:val="28"/>
                <w:szCs w:val="28"/>
                <w:lang w:eastAsia="ru-RU"/>
              </w:rPr>
              <w:t>Карибов А.Ш.</w:t>
            </w:r>
          </w:p>
          <w:p w:rsidR="00100F8F" w:rsidRPr="00527714" w:rsidRDefault="00100F8F" w:rsidP="005277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100F8F" w:rsidRPr="00527714" w:rsidRDefault="00100F8F" w:rsidP="00527714">
            <w:pPr>
              <w:spacing w:after="0" w:line="240" w:lineRule="auto"/>
              <w:ind w:left="-108" w:right="-108" w:firstLine="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7714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611" w:type="dxa"/>
            <w:tcBorders>
              <w:left w:val="nil"/>
            </w:tcBorders>
          </w:tcPr>
          <w:p w:rsidR="00100F8F" w:rsidRPr="00527714" w:rsidRDefault="00100F8F" w:rsidP="0052771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7714">
              <w:rPr>
                <w:rFonts w:ascii="Times New Roman" w:hAnsi="Times New Roman"/>
                <w:sz w:val="28"/>
                <w:szCs w:val="28"/>
                <w:lang w:eastAsia="ru-RU"/>
              </w:rPr>
              <w:t>исполняющий обязанности Первого заместителя Председателя Правительства Республики Дагестан (председатель Совета)</w:t>
            </w:r>
          </w:p>
          <w:p w:rsidR="00100F8F" w:rsidRPr="00527714" w:rsidRDefault="00100F8F" w:rsidP="0052771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0F8F" w:rsidRPr="00527714" w:rsidTr="00527714">
        <w:tc>
          <w:tcPr>
            <w:tcW w:w="3510" w:type="dxa"/>
          </w:tcPr>
          <w:p w:rsidR="00100F8F" w:rsidRPr="00527714" w:rsidRDefault="00100F8F" w:rsidP="005277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7714">
              <w:rPr>
                <w:rFonts w:ascii="Times New Roman" w:hAnsi="Times New Roman"/>
                <w:sz w:val="28"/>
                <w:szCs w:val="28"/>
                <w:lang w:eastAsia="ru-RU"/>
              </w:rPr>
              <w:t>Кахриманов З.Н.</w:t>
            </w:r>
          </w:p>
          <w:p w:rsidR="00100F8F" w:rsidRPr="00527714" w:rsidRDefault="00100F8F" w:rsidP="005277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100F8F" w:rsidRPr="00527714" w:rsidRDefault="00100F8F" w:rsidP="005277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7714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611" w:type="dxa"/>
          </w:tcPr>
          <w:p w:rsidR="00100F8F" w:rsidRPr="00527714" w:rsidRDefault="00100F8F" w:rsidP="0052771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7714">
              <w:rPr>
                <w:rFonts w:ascii="Times New Roman" w:hAnsi="Times New Roman"/>
                <w:sz w:val="28"/>
                <w:szCs w:val="28"/>
                <w:lang w:eastAsia="ru-RU"/>
              </w:rPr>
              <w:t>исполняющий обязанности председателя Комитета по делам молодежи Республики Дагестан (заместитель председателя Совета)</w:t>
            </w:r>
          </w:p>
          <w:p w:rsidR="00100F8F" w:rsidRPr="00527714" w:rsidRDefault="00100F8F" w:rsidP="0052771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0F8F" w:rsidRPr="00527714" w:rsidTr="00527714">
        <w:tc>
          <w:tcPr>
            <w:tcW w:w="3510" w:type="dxa"/>
          </w:tcPr>
          <w:p w:rsidR="00100F8F" w:rsidRPr="00527714" w:rsidRDefault="00100F8F" w:rsidP="005277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7714">
              <w:rPr>
                <w:rFonts w:ascii="Times New Roman" w:hAnsi="Times New Roman"/>
                <w:sz w:val="28"/>
                <w:szCs w:val="28"/>
                <w:lang w:eastAsia="ru-RU"/>
              </w:rPr>
              <w:t>Керимов М.К.</w:t>
            </w:r>
          </w:p>
          <w:p w:rsidR="00100F8F" w:rsidRPr="00527714" w:rsidRDefault="00100F8F" w:rsidP="005277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100F8F" w:rsidRPr="00527714" w:rsidRDefault="00100F8F" w:rsidP="005277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7714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611" w:type="dxa"/>
          </w:tcPr>
          <w:p w:rsidR="00100F8F" w:rsidRPr="00527714" w:rsidRDefault="00100F8F" w:rsidP="0052771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7714">
              <w:rPr>
                <w:rFonts w:ascii="Times New Roman" w:hAnsi="Times New Roman"/>
                <w:sz w:val="28"/>
                <w:szCs w:val="28"/>
                <w:lang w:eastAsia="ru-RU"/>
              </w:rPr>
              <w:t>председатель Совета Дагестанс</w:t>
            </w:r>
            <w:bookmarkStart w:id="0" w:name="_GoBack"/>
            <w:bookmarkEnd w:id="0"/>
            <w:r w:rsidRPr="00527714">
              <w:rPr>
                <w:rFonts w:ascii="Times New Roman" w:hAnsi="Times New Roman"/>
                <w:sz w:val="28"/>
                <w:szCs w:val="28"/>
                <w:lang w:eastAsia="ru-RU"/>
              </w:rPr>
              <w:t>кого регионального отделения Всероссийской общественной организации ветеранов (пенсионеров) войны, труда, Вооруженных Сил и правоохранительных органов (заместитель председателя Совета) (по согласованию)</w:t>
            </w:r>
          </w:p>
          <w:p w:rsidR="00100F8F" w:rsidRPr="00527714" w:rsidRDefault="00100F8F" w:rsidP="0052771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0F8F" w:rsidRPr="00527714" w:rsidTr="00527714">
        <w:tc>
          <w:tcPr>
            <w:tcW w:w="3510" w:type="dxa"/>
          </w:tcPr>
          <w:p w:rsidR="00100F8F" w:rsidRPr="00527714" w:rsidRDefault="00100F8F" w:rsidP="005277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7714">
              <w:rPr>
                <w:rFonts w:ascii="Times New Roman" w:hAnsi="Times New Roman"/>
                <w:sz w:val="28"/>
                <w:szCs w:val="28"/>
                <w:lang w:eastAsia="ru-RU"/>
              </w:rPr>
              <w:t>Алиева А.Н.</w:t>
            </w:r>
          </w:p>
          <w:p w:rsidR="00100F8F" w:rsidRPr="00527714" w:rsidRDefault="00100F8F" w:rsidP="005277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100F8F" w:rsidRPr="00527714" w:rsidRDefault="00100F8F" w:rsidP="005277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7714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611" w:type="dxa"/>
          </w:tcPr>
          <w:p w:rsidR="00100F8F" w:rsidRPr="00527714" w:rsidRDefault="00100F8F" w:rsidP="0052771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7714">
              <w:rPr>
                <w:rFonts w:ascii="Times New Roman" w:hAnsi="Times New Roman"/>
                <w:sz w:val="28"/>
                <w:szCs w:val="28"/>
                <w:lang w:eastAsia="ru-RU"/>
              </w:rPr>
              <w:t>председатель Комитета Народного Собрания Республики Дагестан по образованию, науке и культуре (по согласованию)</w:t>
            </w:r>
          </w:p>
          <w:p w:rsidR="00100F8F" w:rsidRPr="00527714" w:rsidRDefault="00100F8F" w:rsidP="0052771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0F8F" w:rsidRPr="00527714" w:rsidTr="00527714">
        <w:tc>
          <w:tcPr>
            <w:tcW w:w="3510" w:type="dxa"/>
          </w:tcPr>
          <w:p w:rsidR="00100F8F" w:rsidRPr="00527714" w:rsidRDefault="00100F8F" w:rsidP="005277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7714">
              <w:rPr>
                <w:rFonts w:ascii="Times New Roman" w:hAnsi="Times New Roman"/>
                <w:sz w:val="28"/>
                <w:szCs w:val="28"/>
                <w:lang w:eastAsia="ru-RU"/>
              </w:rPr>
              <w:t>Ильясов З.З.</w:t>
            </w:r>
          </w:p>
          <w:p w:rsidR="00100F8F" w:rsidRPr="00527714" w:rsidRDefault="00100F8F" w:rsidP="005277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100F8F" w:rsidRPr="00527714" w:rsidRDefault="00100F8F" w:rsidP="005277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7714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611" w:type="dxa"/>
          </w:tcPr>
          <w:p w:rsidR="00100F8F" w:rsidRPr="00527714" w:rsidRDefault="00100F8F" w:rsidP="0052771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7714">
              <w:rPr>
                <w:rFonts w:ascii="Times New Roman" w:hAnsi="Times New Roman"/>
                <w:sz w:val="28"/>
                <w:szCs w:val="28"/>
                <w:lang w:eastAsia="ru-RU"/>
              </w:rPr>
              <w:t>первый заместитель министра по национальной политике Республики Дагестан</w:t>
            </w:r>
          </w:p>
          <w:p w:rsidR="00100F8F" w:rsidRPr="00527714" w:rsidRDefault="00100F8F" w:rsidP="0052771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0F8F" w:rsidRPr="00527714" w:rsidTr="00527714">
        <w:tc>
          <w:tcPr>
            <w:tcW w:w="3510" w:type="dxa"/>
          </w:tcPr>
          <w:p w:rsidR="00100F8F" w:rsidRPr="00527714" w:rsidRDefault="00100F8F" w:rsidP="005277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7714">
              <w:rPr>
                <w:rFonts w:ascii="Times New Roman" w:hAnsi="Times New Roman"/>
                <w:sz w:val="28"/>
                <w:szCs w:val="28"/>
                <w:lang w:eastAsia="ru-RU"/>
              </w:rPr>
              <w:t>Телякавов М.П.</w:t>
            </w:r>
          </w:p>
          <w:p w:rsidR="00100F8F" w:rsidRPr="00527714" w:rsidRDefault="00100F8F" w:rsidP="005277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100F8F" w:rsidRPr="00527714" w:rsidRDefault="00100F8F" w:rsidP="005277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7714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611" w:type="dxa"/>
          </w:tcPr>
          <w:p w:rsidR="00100F8F" w:rsidRPr="00527714" w:rsidRDefault="00100F8F" w:rsidP="0052771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7714">
              <w:rPr>
                <w:rFonts w:ascii="Times New Roman" w:hAnsi="Times New Roman"/>
                <w:sz w:val="28"/>
                <w:szCs w:val="28"/>
                <w:lang w:eastAsia="ru-RU"/>
              </w:rPr>
              <w:t>первый заместитель министра культуры Республики Дагестан</w:t>
            </w:r>
          </w:p>
          <w:p w:rsidR="00100F8F" w:rsidRPr="00527714" w:rsidRDefault="00100F8F" w:rsidP="0052771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0F8F" w:rsidRPr="00527714" w:rsidTr="00527714">
        <w:tc>
          <w:tcPr>
            <w:tcW w:w="3510" w:type="dxa"/>
          </w:tcPr>
          <w:p w:rsidR="00100F8F" w:rsidRPr="00527714" w:rsidRDefault="00100F8F" w:rsidP="005277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7714">
              <w:rPr>
                <w:rFonts w:ascii="Times New Roman" w:hAnsi="Times New Roman"/>
                <w:sz w:val="28"/>
                <w:szCs w:val="28"/>
                <w:lang w:eastAsia="ru-RU"/>
              </w:rPr>
              <w:t>Рабаданов М.С.</w:t>
            </w:r>
          </w:p>
          <w:p w:rsidR="00100F8F" w:rsidRPr="00527714" w:rsidRDefault="00100F8F" w:rsidP="005277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100F8F" w:rsidRPr="00527714" w:rsidRDefault="00100F8F" w:rsidP="005277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7714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611" w:type="dxa"/>
          </w:tcPr>
          <w:p w:rsidR="00100F8F" w:rsidRPr="00527714" w:rsidRDefault="00100F8F" w:rsidP="0052771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7714">
              <w:rPr>
                <w:rFonts w:ascii="Times New Roman" w:hAnsi="Times New Roman"/>
                <w:sz w:val="28"/>
                <w:szCs w:val="28"/>
                <w:lang w:eastAsia="ru-RU"/>
              </w:rPr>
              <w:t>заместитель министра по физической культуре и спорту Республики Дагестан</w:t>
            </w:r>
          </w:p>
          <w:p w:rsidR="00100F8F" w:rsidRPr="00527714" w:rsidRDefault="00100F8F" w:rsidP="0052771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0F8F" w:rsidRPr="00527714" w:rsidTr="00527714">
        <w:tc>
          <w:tcPr>
            <w:tcW w:w="3510" w:type="dxa"/>
          </w:tcPr>
          <w:p w:rsidR="00100F8F" w:rsidRPr="00527714" w:rsidRDefault="00100F8F" w:rsidP="005277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7714">
              <w:rPr>
                <w:rFonts w:ascii="Times New Roman" w:hAnsi="Times New Roman"/>
                <w:sz w:val="28"/>
                <w:szCs w:val="28"/>
                <w:lang w:eastAsia="ru-RU"/>
              </w:rPr>
              <w:t>Мусаев И.М.</w:t>
            </w:r>
          </w:p>
          <w:p w:rsidR="00100F8F" w:rsidRPr="00527714" w:rsidRDefault="00100F8F" w:rsidP="005277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100F8F" w:rsidRPr="00527714" w:rsidRDefault="00100F8F" w:rsidP="005277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7714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611" w:type="dxa"/>
          </w:tcPr>
          <w:p w:rsidR="00100F8F" w:rsidRPr="00527714" w:rsidRDefault="00100F8F" w:rsidP="0052771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7714">
              <w:rPr>
                <w:rFonts w:ascii="Times New Roman" w:hAnsi="Times New Roman"/>
                <w:sz w:val="28"/>
                <w:szCs w:val="28"/>
                <w:lang w:eastAsia="ru-RU"/>
              </w:rPr>
              <w:t>заместитель министра образования и науки Республики Дагестан</w:t>
            </w:r>
          </w:p>
          <w:p w:rsidR="00100F8F" w:rsidRPr="00527714" w:rsidRDefault="00100F8F" w:rsidP="0052771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0F8F" w:rsidRPr="00527714" w:rsidTr="00527714">
        <w:tc>
          <w:tcPr>
            <w:tcW w:w="3510" w:type="dxa"/>
          </w:tcPr>
          <w:p w:rsidR="00100F8F" w:rsidRPr="00527714" w:rsidRDefault="00100F8F" w:rsidP="005277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7714">
              <w:rPr>
                <w:rFonts w:ascii="Times New Roman" w:hAnsi="Times New Roman"/>
                <w:sz w:val="28"/>
                <w:szCs w:val="28"/>
                <w:lang w:eastAsia="ru-RU"/>
              </w:rPr>
              <w:t>Хавчаев С.А.</w:t>
            </w:r>
          </w:p>
          <w:p w:rsidR="00100F8F" w:rsidRPr="00527714" w:rsidRDefault="00100F8F" w:rsidP="005277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100F8F" w:rsidRPr="00527714" w:rsidRDefault="00100F8F" w:rsidP="005277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7714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611" w:type="dxa"/>
          </w:tcPr>
          <w:p w:rsidR="00100F8F" w:rsidRPr="00527714" w:rsidRDefault="00100F8F" w:rsidP="0052771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7714">
              <w:rPr>
                <w:rFonts w:ascii="Times New Roman" w:hAnsi="Times New Roman"/>
                <w:sz w:val="28"/>
                <w:szCs w:val="28"/>
                <w:lang w:eastAsia="ru-RU"/>
              </w:rPr>
              <w:t>заместитель директора филиала федерального государственного унитарного предприятия «Всероссийская государственная телевизионная и радиовещательная компания» – «Государ-ственная телевизионная и радиовещательная компания «Дагестан» (по согласованию)</w:t>
            </w:r>
          </w:p>
          <w:p w:rsidR="00100F8F" w:rsidRPr="00527714" w:rsidRDefault="00100F8F" w:rsidP="0052771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0F8F" w:rsidRPr="00527714" w:rsidTr="00527714">
        <w:tc>
          <w:tcPr>
            <w:tcW w:w="3510" w:type="dxa"/>
          </w:tcPr>
          <w:p w:rsidR="00100F8F" w:rsidRPr="00527714" w:rsidRDefault="00100F8F" w:rsidP="005277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7714">
              <w:rPr>
                <w:rFonts w:ascii="Times New Roman" w:hAnsi="Times New Roman"/>
                <w:sz w:val="28"/>
                <w:szCs w:val="28"/>
                <w:lang w:eastAsia="ru-RU"/>
              </w:rPr>
              <w:t>Шахгусейнов М.Ш.</w:t>
            </w:r>
          </w:p>
          <w:p w:rsidR="00100F8F" w:rsidRPr="00527714" w:rsidRDefault="00100F8F" w:rsidP="005277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100F8F" w:rsidRPr="00527714" w:rsidRDefault="00100F8F" w:rsidP="005277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7714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611" w:type="dxa"/>
          </w:tcPr>
          <w:p w:rsidR="00100F8F" w:rsidRPr="00527714" w:rsidRDefault="00100F8F" w:rsidP="0052771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7714">
              <w:rPr>
                <w:rFonts w:ascii="Times New Roman" w:hAnsi="Times New Roman"/>
                <w:sz w:val="28"/>
                <w:szCs w:val="28"/>
                <w:lang w:eastAsia="ru-RU"/>
              </w:rPr>
              <w:t>председатель Республиканского комитета ветеранов войны и военной службы (по согласованию)</w:t>
            </w:r>
          </w:p>
          <w:p w:rsidR="00100F8F" w:rsidRPr="00527714" w:rsidRDefault="00100F8F" w:rsidP="0052771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0F8F" w:rsidRPr="00527714" w:rsidTr="00527714">
        <w:tc>
          <w:tcPr>
            <w:tcW w:w="3510" w:type="dxa"/>
          </w:tcPr>
          <w:p w:rsidR="00100F8F" w:rsidRPr="00527714" w:rsidRDefault="00100F8F" w:rsidP="005277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7714">
              <w:rPr>
                <w:rFonts w:ascii="Times New Roman" w:hAnsi="Times New Roman"/>
                <w:sz w:val="28"/>
                <w:szCs w:val="28"/>
                <w:lang w:eastAsia="ru-RU"/>
              </w:rPr>
              <w:t>Алиев Ш.Ю.</w:t>
            </w:r>
          </w:p>
          <w:p w:rsidR="00100F8F" w:rsidRPr="00527714" w:rsidRDefault="00100F8F" w:rsidP="005277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100F8F" w:rsidRPr="00527714" w:rsidRDefault="00100F8F" w:rsidP="005277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7714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611" w:type="dxa"/>
          </w:tcPr>
          <w:p w:rsidR="00100F8F" w:rsidRPr="00527714" w:rsidRDefault="00100F8F" w:rsidP="0052771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7714">
              <w:rPr>
                <w:rFonts w:ascii="Times New Roman" w:hAnsi="Times New Roman"/>
                <w:sz w:val="28"/>
                <w:szCs w:val="28"/>
                <w:lang w:eastAsia="ru-RU"/>
              </w:rPr>
              <w:t>председатель регионального отделения               общероссийской общественно-государст-венной организации «Добровольное общество содействия армии, авиации и флоту России» Республики Дагестан (по согласованию)</w:t>
            </w:r>
          </w:p>
          <w:p w:rsidR="00100F8F" w:rsidRPr="00527714" w:rsidRDefault="00100F8F" w:rsidP="0052771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0F8F" w:rsidRPr="00527714" w:rsidTr="00527714">
        <w:tc>
          <w:tcPr>
            <w:tcW w:w="3510" w:type="dxa"/>
          </w:tcPr>
          <w:p w:rsidR="00100F8F" w:rsidRPr="00527714" w:rsidRDefault="00100F8F" w:rsidP="005277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7714">
              <w:rPr>
                <w:rFonts w:ascii="Times New Roman" w:hAnsi="Times New Roman"/>
                <w:sz w:val="28"/>
                <w:szCs w:val="28"/>
                <w:lang w:eastAsia="ru-RU"/>
              </w:rPr>
              <w:t>Мустафаев Д.М.</w:t>
            </w:r>
          </w:p>
          <w:p w:rsidR="00100F8F" w:rsidRPr="00527714" w:rsidRDefault="00100F8F" w:rsidP="005277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100F8F" w:rsidRPr="00527714" w:rsidRDefault="00100F8F" w:rsidP="005277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7714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611" w:type="dxa"/>
          </w:tcPr>
          <w:p w:rsidR="00100F8F" w:rsidRPr="00527714" w:rsidRDefault="00100F8F" w:rsidP="0052771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7714">
              <w:rPr>
                <w:rFonts w:ascii="Times New Roman" w:hAnsi="Times New Roman"/>
                <w:sz w:val="28"/>
                <w:szCs w:val="28"/>
                <w:lang w:eastAsia="ru-RU"/>
              </w:rPr>
              <w:t>военный комиссар Республики Дагестан (по согласованию)</w:t>
            </w:r>
          </w:p>
          <w:p w:rsidR="00100F8F" w:rsidRPr="00527714" w:rsidRDefault="00100F8F" w:rsidP="0052771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0F8F" w:rsidRPr="00527714" w:rsidTr="00527714">
        <w:tc>
          <w:tcPr>
            <w:tcW w:w="3510" w:type="dxa"/>
          </w:tcPr>
          <w:p w:rsidR="00100F8F" w:rsidRPr="00527714" w:rsidRDefault="00100F8F" w:rsidP="005277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7714">
              <w:rPr>
                <w:rFonts w:ascii="Times New Roman" w:hAnsi="Times New Roman"/>
                <w:sz w:val="28"/>
                <w:szCs w:val="28"/>
                <w:lang w:eastAsia="ru-RU"/>
              </w:rPr>
              <w:t>Завизьон А.В.</w:t>
            </w:r>
          </w:p>
          <w:p w:rsidR="00100F8F" w:rsidRPr="00527714" w:rsidRDefault="00100F8F" w:rsidP="005277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100F8F" w:rsidRPr="00527714" w:rsidRDefault="00100F8F" w:rsidP="005277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7714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611" w:type="dxa"/>
          </w:tcPr>
          <w:p w:rsidR="00100F8F" w:rsidRPr="00527714" w:rsidRDefault="00100F8F" w:rsidP="0052771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7714">
              <w:rPr>
                <w:rFonts w:ascii="Times New Roman" w:hAnsi="Times New Roman"/>
                <w:sz w:val="28"/>
                <w:szCs w:val="28"/>
                <w:lang w:eastAsia="ru-RU"/>
              </w:rPr>
              <w:t>командир войсковой  части 63354 (по согласованию)</w:t>
            </w:r>
          </w:p>
          <w:p w:rsidR="00100F8F" w:rsidRPr="00527714" w:rsidRDefault="00100F8F" w:rsidP="0052771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0F8F" w:rsidRPr="00527714" w:rsidTr="00527714">
        <w:trPr>
          <w:trHeight w:val="660"/>
        </w:trPr>
        <w:tc>
          <w:tcPr>
            <w:tcW w:w="3510" w:type="dxa"/>
          </w:tcPr>
          <w:p w:rsidR="00100F8F" w:rsidRPr="00527714" w:rsidRDefault="00100F8F" w:rsidP="005277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771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Идрисов </w:t>
            </w:r>
            <w:r w:rsidRPr="00527714">
              <w:rPr>
                <w:rFonts w:ascii="Times New Roman" w:hAnsi="Times New Roman"/>
                <w:sz w:val="28"/>
                <w:szCs w:val="28"/>
                <w:lang w:val="en-US" w:eastAsia="ru-RU"/>
              </w:rPr>
              <w:t>P</w:t>
            </w:r>
            <w:r w:rsidRPr="00527714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Pr="00527714">
              <w:rPr>
                <w:rFonts w:ascii="Times New Roman" w:hAnsi="Times New Roman"/>
                <w:sz w:val="28"/>
                <w:szCs w:val="28"/>
                <w:lang w:val="en-US" w:eastAsia="ru-RU"/>
              </w:rPr>
              <w:t>M</w:t>
            </w:r>
            <w:r w:rsidRPr="00527714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100F8F" w:rsidRPr="00527714" w:rsidRDefault="00100F8F" w:rsidP="005277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100F8F" w:rsidRPr="00527714" w:rsidRDefault="00100F8F" w:rsidP="005277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7714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611" w:type="dxa"/>
          </w:tcPr>
          <w:p w:rsidR="00100F8F" w:rsidRPr="00527714" w:rsidRDefault="00100F8F" w:rsidP="0052771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7714">
              <w:rPr>
                <w:rFonts w:ascii="Times New Roman" w:hAnsi="Times New Roman"/>
                <w:sz w:val="28"/>
                <w:szCs w:val="28"/>
                <w:lang w:eastAsia="ru-RU"/>
              </w:rPr>
              <w:t>главный редактор газеты «Дагестанская правда»</w:t>
            </w:r>
          </w:p>
          <w:p w:rsidR="00100F8F" w:rsidRPr="00527714" w:rsidRDefault="00100F8F" w:rsidP="0052771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0F8F" w:rsidRPr="00527714" w:rsidTr="00527714">
        <w:tc>
          <w:tcPr>
            <w:tcW w:w="3510" w:type="dxa"/>
          </w:tcPr>
          <w:p w:rsidR="00100F8F" w:rsidRPr="00527714" w:rsidRDefault="00100F8F" w:rsidP="005277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7714">
              <w:rPr>
                <w:rFonts w:ascii="Times New Roman" w:hAnsi="Times New Roman"/>
                <w:sz w:val="28"/>
                <w:szCs w:val="28"/>
                <w:lang w:eastAsia="ru-RU"/>
              </w:rPr>
              <w:t>Халимбекова М.Х.</w:t>
            </w:r>
          </w:p>
          <w:p w:rsidR="00100F8F" w:rsidRPr="00527714" w:rsidRDefault="00100F8F" w:rsidP="005277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100F8F" w:rsidRPr="00527714" w:rsidRDefault="00100F8F" w:rsidP="005277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7714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611" w:type="dxa"/>
          </w:tcPr>
          <w:p w:rsidR="00100F8F" w:rsidRPr="00527714" w:rsidRDefault="00100F8F" w:rsidP="0052771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7714">
              <w:rPr>
                <w:rFonts w:ascii="Times New Roman" w:hAnsi="Times New Roman"/>
                <w:sz w:val="28"/>
                <w:szCs w:val="28"/>
                <w:lang w:eastAsia="ru-RU"/>
              </w:rPr>
              <w:t>заместитель председателя Комитета по делам молодежи Республики Дагестан (ответственный секретарь Совета)</w:t>
            </w:r>
          </w:p>
          <w:p w:rsidR="00100F8F" w:rsidRPr="00527714" w:rsidRDefault="00100F8F" w:rsidP="0052771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100F8F" w:rsidRDefault="00100F8F" w:rsidP="00547F6C">
      <w:pPr>
        <w:shd w:val="clear" w:color="auto" w:fill="FFFFFF"/>
        <w:spacing w:after="0"/>
        <w:rPr>
          <w:rFonts w:ascii="Times New Roman" w:hAnsi="Times New Roman"/>
          <w:bCs/>
          <w:spacing w:val="-4"/>
          <w:sz w:val="28"/>
          <w:szCs w:val="28"/>
        </w:rPr>
      </w:pPr>
    </w:p>
    <w:p w:rsidR="00100F8F" w:rsidRDefault="00100F8F" w:rsidP="00547F6C">
      <w:pPr>
        <w:shd w:val="clear" w:color="auto" w:fill="FFFFFF"/>
        <w:spacing w:after="0"/>
        <w:rPr>
          <w:rFonts w:ascii="Times New Roman" w:hAnsi="Times New Roman"/>
          <w:bCs/>
          <w:spacing w:val="-4"/>
          <w:sz w:val="28"/>
          <w:szCs w:val="28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ab/>
      </w:r>
      <w:r>
        <w:rPr>
          <w:rFonts w:ascii="Times New Roman" w:hAnsi="Times New Roman"/>
          <w:bCs/>
          <w:spacing w:val="-4"/>
          <w:sz w:val="28"/>
          <w:szCs w:val="28"/>
        </w:rPr>
        <w:tab/>
      </w:r>
      <w:r>
        <w:rPr>
          <w:rFonts w:ascii="Times New Roman" w:hAnsi="Times New Roman"/>
          <w:bCs/>
          <w:spacing w:val="-4"/>
          <w:sz w:val="28"/>
          <w:szCs w:val="28"/>
        </w:rPr>
        <w:tab/>
        <w:t>_____________________________</w:t>
      </w:r>
    </w:p>
    <w:p w:rsidR="00100F8F" w:rsidRDefault="00100F8F"/>
    <w:sectPr w:rsidR="00100F8F" w:rsidSect="008A2C82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0F8F" w:rsidRDefault="00100F8F" w:rsidP="008A2C82">
      <w:pPr>
        <w:spacing w:after="0" w:line="240" w:lineRule="auto"/>
      </w:pPr>
      <w:r>
        <w:separator/>
      </w:r>
    </w:p>
  </w:endnote>
  <w:endnote w:type="continuationSeparator" w:id="1">
    <w:p w:rsidR="00100F8F" w:rsidRDefault="00100F8F" w:rsidP="008A2C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0F8F" w:rsidRDefault="00100F8F" w:rsidP="008A2C82">
      <w:pPr>
        <w:spacing w:after="0" w:line="240" w:lineRule="auto"/>
      </w:pPr>
      <w:r>
        <w:separator/>
      </w:r>
    </w:p>
  </w:footnote>
  <w:footnote w:type="continuationSeparator" w:id="1">
    <w:p w:rsidR="00100F8F" w:rsidRDefault="00100F8F" w:rsidP="008A2C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F8F" w:rsidRDefault="00100F8F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100F8F" w:rsidRDefault="00100F8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7F6C"/>
    <w:rsid w:val="00057A7F"/>
    <w:rsid w:val="0008014C"/>
    <w:rsid w:val="000E1BCA"/>
    <w:rsid w:val="00100F8F"/>
    <w:rsid w:val="001F5263"/>
    <w:rsid w:val="00201104"/>
    <w:rsid w:val="002223A5"/>
    <w:rsid w:val="00234808"/>
    <w:rsid w:val="00260002"/>
    <w:rsid w:val="00285562"/>
    <w:rsid w:val="002E73C4"/>
    <w:rsid w:val="00303A01"/>
    <w:rsid w:val="00305A65"/>
    <w:rsid w:val="003248FA"/>
    <w:rsid w:val="003569C2"/>
    <w:rsid w:val="00374752"/>
    <w:rsid w:val="003C6681"/>
    <w:rsid w:val="003E05C4"/>
    <w:rsid w:val="00487F5C"/>
    <w:rsid w:val="00527714"/>
    <w:rsid w:val="00547F6C"/>
    <w:rsid w:val="005911AC"/>
    <w:rsid w:val="00633EDA"/>
    <w:rsid w:val="00694A5A"/>
    <w:rsid w:val="00713E01"/>
    <w:rsid w:val="00722005"/>
    <w:rsid w:val="007B7F29"/>
    <w:rsid w:val="00802949"/>
    <w:rsid w:val="008047C0"/>
    <w:rsid w:val="0081228F"/>
    <w:rsid w:val="008425E0"/>
    <w:rsid w:val="00850EF6"/>
    <w:rsid w:val="008A2C82"/>
    <w:rsid w:val="0098469B"/>
    <w:rsid w:val="00991BD6"/>
    <w:rsid w:val="00A25336"/>
    <w:rsid w:val="00A30101"/>
    <w:rsid w:val="00A31BB4"/>
    <w:rsid w:val="00A96F48"/>
    <w:rsid w:val="00AA3FB9"/>
    <w:rsid w:val="00B627A6"/>
    <w:rsid w:val="00BB4EA5"/>
    <w:rsid w:val="00BC01D2"/>
    <w:rsid w:val="00D8744A"/>
    <w:rsid w:val="00DA418E"/>
    <w:rsid w:val="00DA4D67"/>
    <w:rsid w:val="00DE0775"/>
    <w:rsid w:val="00E067D0"/>
    <w:rsid w:val="00E82D0A"/>
    <w:rsid w:val="00E850E9"/>
    <w:rsid w:val="00EA0BBF"/>
    <w:rsid w:val="00EA7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F6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47F6C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547F6C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A2C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A2C8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A2C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A2C8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2</Pages>
  <Words>346</Words>
  <Characters>1978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2013-04-28T09:30:00Z</dcterms:created>
  <dcterms:modified xsi:type="dcterms:W3CDTF">2013-05-07T09:56:00Z</dcterms:modified>
</cp:coreProperties>
</file>